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Harborough, Oadby and Wigston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Harborough, Oadby and Wigston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Harborough, Oadby and Wigston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Harborough, Oadby and Wigston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Harborough, Oadby and Wigston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Harborough, Oadby and Wigston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Harborough, Oadby and Wigston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Harborough, Oadby and Wigston is estimated to be </w:t>
      </w:r>
      <w:r w:rsidRPr="00773DF7">
        <w:rPr>
          <w:rFonts w:ascii="Libre Franklin Light" w:eastAsia="Times New Roman" w:hAnsi="Libre Franklin Light" w:cs="Calibri Light"/>
          <w:b/>
          <w:bCs/>
          <w:color w:val="C45911" w:themeColor="accent2" w:themeShade="BF"/>
        </w:rPr>
        <w:t xml:space="preserve">£1,489,448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Harborough, Oadby and Wigston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Harborough, Oadby and Wigston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Harborough, Oadby and Wigston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Harborough, Oadby and Wigston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borough, Oadby and Wig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Harborough, Oadby and Wigston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borough, Oadby and Wig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Harborough, Oadby and Wigston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borough, Oadby and Wig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Harborough, Oadby and Wigston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Harborough, Oadby and Wigston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Harborough, Oadby and Wigston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Harborough, Oadby and Wigston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Harborough, Oadby and Wigston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Harborough, Oadby and Wigston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£1,489,448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Harborough, Oadby and Wigston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£501,724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£35,942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£18,532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£898,880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£1,489,448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Harborough, Oadby and Wigston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 Oadby and Wigston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 Oadby and Wigston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 Oadby and Wigston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 Oadby and Wigston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Harborough, Oadby and Wigston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Harborough, Oadby and Wigston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Harborough, Oadby and Wigston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DD129A4-C1C5-40EB-993C-A7C955C037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